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2026-00069_02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GUW 18 Lönsweg, Los 3 - Ausrüstung GUW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Lieferung, Montage und Inbetriebnahme der Elektro-Ausrüstung für ein Gleichrichterunterwerk (GUW)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